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651" w:rsidRDefault="00CD265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1.85pt;margin-top:143.35pt;width:258pt;height:131.25pt;z-index:251652608" stroked="f">
            <v:textbox>
              <w:txbxContent>
                <w:p w:rsidR="00CD2651" w:rsidRPr="006719B8" w:rsidRDefault="00CD2651" w:rsidP="006E476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  <w:r w:rsidRPr="006719B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</w:t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 xml:space="preserve"> Aşağıdakilerden hangi canlı etçil değildir?</w:t>
                  </w:r>
                </w:p>
                <w:p w:rsidR="00CD2651" w:rsidRPr="006719B8" w:rsidRDefault="00CD2651" w:rsidP="006E476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 xml:space="preserve">A)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A</w:t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>slan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</w:t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>B)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Geyik</w:t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</w:t>
                  </w:r>
                </w:p>
                <w:p w:rsidR="00CD2651" w:rsidRPr="006719B8" w:rsidRDefault="00CD2651" w:rsidP="006E476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 xml:space="preserve">C)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K</w:t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 xml:space="preserve">artal                               D)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Timsah</w:t>
                  </w:r>
                </w:p>
                <w:p w:rsidR="00CD2651" w:rsidRPr="006719B8" w:rsidRDefault="00CD2651" w:rsidP="006E476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Pr="006719B8" w:rsidRDefault="00CD2651" w:rsidP="006E476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  <w:r w:rsidRPr="006719B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</w:t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 xml:space="preserve"> Hava kirliliği çok fazla olan bir şehirde ısınma için aşağıdakilerden hangisini kullanırsa hava kirliliği azalır?                                                        A) Jeotermal                         B) Kömür                   C) Petrol                               D) Linyit</w:t>
                  </w:r>
                </w:p>
                <w:p w:rsidR="00CD2651" w:rsidRPr="00085539" w:rsidRDefault="00CD2651" w:rsidP="006E4760"/>
                <w:p w:rsidR="00CD2651" w:rsidRDefault="00CD2651" w:rsidP="006E4760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64.7pt;margin-top:-61.1pt;width:268.85pt;height:61.5pt;z-index:251650560" stroked="f">
            <v:textbox style="mso-next-textbox:#_x0000_s1027">
              <w:txbxContent>
                <w:p w:rsidR="00CD2651" w:rsidRPr="001F7D85" w:rsidRDefault="00CD2651" w:rsidP="001F7D85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…….. ORTAOKULU </w:t>
                  </w:r>
                  <w:r w:rsidRPr="0056446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FEN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VE TEKNOLOJİ </w:t>
                  </w:r>
                  <w:r w:rsidRPr="0056446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DERSİ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8/</w:t>
                  </w:r>
                  <w:r w:rsidRPr="0056446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-B-C-D SINIFLARI   II. DÖNEM III. YAZILI SINAV </w:t>
                  </w:r>
                  <w:r w:rsidRPr="0056446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SORULARIDIR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9.25pt;margin-top:-58pt;width:0;height:579.05pt;z-index:251647488" o:connectortype="straight"/>
        </w:pict>
      </w:r>
    </w:p>
    <w:p w:rsidR="00CD2651" w:rsidRDefault="00CD2651">
      <w:r>
        <w:rPr>
          <w:noProof/>
        </w:rPr>
        <w:pict>
          <v:shape id="_x0000_s1029" type="#_x0000_t202" style="position:absolute;margin-left:226.9pt;margin-top:2.15pt;width:261.4pt;height:297.2pt;z-index:251655680" stroked="f">
            <v:textbox style="mso-next-textbox:#_x0000_s1029">
              <w:txbxContent>
                <w:p w:rsidR="00CD2651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6-</w:t>
                  </w:r>
                  <w:r w:rsidRPr="006719B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>A   →   Tırtıl  →  Fare   →    B    →Şahin</w:t>
                  </w:r>
                </w:p>
                <w:p w:rsidR="00CD2651" w:rsidRPr="006719B8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Pr="006719B8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>Yukarıda verilen besin zincirinde A ve B numaralı canlıların yerine aşağıdakilerden hangisi gelmelidir?</w:t>
                  </w:r>
                </w:p>
                <w:p w:rsidR="00CD2651" w:rsidRPr="006719B8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>A) Akbaba-yılan              B)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>Çekirge-havuç</w:t>
                  </w:r>
                </w:p>
                <w:p w:rsidR="00CD2651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 xml:space="preserve">C) Yaprak-yılan 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 xml:space="preserve"> D)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>Ot- Yaprak</w:t>
                  </w:r>
                </w:p>
                <w:p w:rsidR="00CD2651" w:rsidRPr="006719B8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Pr="006719B8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</w:t>
                  </w:r>
                  <w:r w:rsidRPr="006719B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</w:t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>1. Isı; Sıcaklığı yüksek olan maddeden sıcaklığı düşük olan maddeye aktarılan enerjidir.</w:t>
                  </w:r>
                </w:p>
                <w:p w:rsidR="00CD2651" w:rsidRPr="006719B8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2. Sıcaklığı aynı kütleleri farklı olan maddeler arasında ısı akışı gerçekleşir.</w:t>
                  </w:r>
                </w:p>
                <w:p w:rsidR="00CD2651" w:rsidRPr="006719B8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3. Sıcaklık bir enerji çeşididir.</w:t>
                  </w:r>
                </w:p>
                <w:p w:rsidR="00CD2651" w:rsidRPr="006719B8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>Yukarıdaki ifadelerden hangisi ya da hangileri doğrudur?</w:t>
                  </w:r>
                </w:p>
                <w:p w:rsidR="00CD2651" w:rsidRPr="006719B8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 xml:space="preserve">A) Yalnız 1   </w:t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 xml:space="preserve"> B) 1 ve 3     </w:t>
                  </w:r>
                </w:p>
                <w:p w:rsidR="00CD2651" w:rsidRPr="006719B8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 xml:space="preserve">C) 1 ve 2    </w:t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ab/>
                    <w:t>D) 1, 2 ve 3</w:t>
                  </w:r>
                </w:p>
                <w:p w:rsidR="00CD2651" w:rsidRPr="006719B8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Pr="006719B8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  <w:r w:rsidRPr="006719B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</w:t>
                  </w: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 xml:space="preserve"> Aşağıdakilerden hangisini mıknatıs çeker?</w:t>
                  </w:r>
                </w:p>
                <w:p w:rsidR="00CD2651" w:rsidRPr="006719B8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 xml:space="preserve">A) Plastik                                B) Çelik </w:t>
                  </w:r>
                </w:p>
                <w:p w:rsidR="00CD2651" w:rsidRPr="006719B8" w:rsidRDefault="00CD2651" w:rsidP="007D7DE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9B8">
                    <w:rPr>
                      <w:rFonts w:ascii="Times New Roman" w:hAnsi="Times New Roman"/>
                      <w:sz w:val="24"/>
                      <w:szCs w:val="24"/>
                    </w:rPr>
                    <w:t xml:space="preserve">C)Tahta                                   D)Yün </w:t>
                  </w:r>
                </w:p>
                <w:p w:rsidR="00CD2651" w:rsidRDefault="00CD2651" w:rsidP="007D7DEE"/>
                <w:p w:rsidR="00CD2651" w:rsidRDefault="00CD2651" w:rsidP="007D7DEE"/>
              </w:txbxContent>
            </v:textbox>
          </v:shape>
        </w:pict>
      </w:r>
    </w:p>
    <w:p w:rsidR="00CD2651" w:rsidRDefault="00CD2651"/>
    <w:p w:rsidR="00CD2651" w:rsidRDefault="00CD2651"/>
    <w:p w:rsidR="00CD2651" w:rsidRDefault="00CD2651"/>
    <w:p w:rsidR="00CD2651" w:rsidRDefault="00CD2651">
      <w:r>
        <w:rPr>
          <w:noProof/>
        </w:rPr>
        <w:pict>
          <v:shape id="_x0000_s1030" type="#_x0000_t202" style="position:absolute;margin-left:-250.15pt;margin-top:7.65pt;width:32.5pt;height:17.8pt;z-index:251657728" stroked="f">
            <v:textbox style="mso-next-textbox:#_x0000_s1030">
              <w:txbxContent>
                <w:p w:rsidR="00CD2651" w:rsidRPr="00C07D39" w:rsidRDefault="00CD2651" w:rsidP="00E06037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4-</w:t>
                  </w:r>
                </w:p>
              </w:txbxContent>
            </v:textbox>
          </v:shape>
        </w:pict>
      </w:r>
    </w:p>
    <w:p w:rsidR="00CD2651" w:rsidRDefault="00CD2651"/>
    <w:p w:rsidR="00CD2651" w:rsidRDefault="00CD2651"/>
    <w:p w:rsidR="00CD2651" w:rsidRDefault="00CD2651"/>
    <w:p w:rsidR="00CD2651" w:rsidRDefault="00CD2651"/>
    <w:p w:rsidR="00CD2651" w:rsidRDefault="00CD2651"/>
    <w:p w:rsidR="00CD2651" w:rsidRDefault="00CD2651"/>
    <w:p w:rsidR="00CD2651" w:rsidRDefault="00CD2651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1" o:spid="_x0000_s1031" type="#_x0000_t75" style="position:absolute;margin-left:-44.1pt;margin-top:-305.7pt;width:232.85pt;height:140.15pt;z-index:251651584;visibility:visible">
            <v:imagedata r:id="rId4" o:title=""/>
            <w10:wrap type="square"/>
          </v:shape>
        </w:pict>
      </w:r>
    </w:p>
    <w:p w:rsidR="00CD2651" w:rsidRDefault="00CD2651"/>
    <w:p w:rsidR="00CD2651" w:rsidRDefault="00CD2651"/>
    <w:p w:rsidR="00CD2651" w:rsidRDefault="00CD2651"/>
    <w:p w:rsidR="00CD2651" w:rsidRDefault="00CD2651"/>
    <w:p w:rsidR="00CD2651" w:rsidRDefault="00CD2651"/>
    <w:p w:rsidR="00CD2651" w:rsidRDefault="00CD2651">
      <w:r>
        <w:rPr>
          <w:noProof/>
        </w:rPr>
        <w:pict>
          <v:shape id="Resim 40" o:spid="_x0000_s1032" type="#_x0000_t75" style="position:absolute;margin-left:-277.05pt;margin-top:123.5pt;width:212.7pt;height:219.8pt;z-index:251653632;visibility:visible">
            <v:imagedata r:id="rId5" o:title=""/>
            <w10:wrap type="square"/>
          </v:shape>
        </w:pict>
      </w:r>
    </w:p>
    <w:p w:rsidR="00CD2651" w:rsidRDefault="00CD2651"/>
    <w:p w:rsidR="00CD2651" w:rsidRDefault="00CD2651"/>
    <w:p w:rsidR="00CD2651" w:rsidRDefault="00CD2651"/>
    <w:p w:rsidR="00CD2651" w:rsidRDefault="00CD2651"/>
    <w:p w:rsidR="00CD2651" w:rsidRDefault="00CD2651">
      <w:r>
        <w:rPr>
          <w:noProof/>
        </w:rPr>
        <w:pict>
          <v:shape id="_x0000_s1033" type="#_x0000_t202" style="position:absolute;margin-left:2.5pt;margin-top:-22.6pt;width:32.5pt;height:17.8pt;z-index:251662848" stroked="f">
            <v:textbox style="mso-next-textbox:#_x0000_s1033">
              <w:txbxContent>
                <w:p w:rsidR="00CD2651" w:rsidRPr="00C07D39" w:rsidRDefault="00CD2651" w:rsidP="00A9035E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9-</w:t>
                  </w:r>
                </w:p>
              </w:txbxContent>
            </v:textbox>
          </v:shape>
        </w:pict>
      </w:r>
      <w:r>
        <w:rPr>
          <w:noProof/>
        </w:rPr>
        <w:pict>
          <v:shape id="Resim 43" o:spid="_x0000_s1034" type="#_x0000_t75" style="position:absolute;margin-left:23.15pt;margin-top:-60.9pt;width:243.6pt;height:271.9pt;z-index:-251654656;visibility:visible">
            <v:imagedata r:id="rId6" o:title=""/>
          </v:shape>
        </w:pict>
      </w:r>
      <w:r>
        <w:rPr>
          <w:noProof/>
        </w:rPr>
        <w:pict>
          <v:shape id="_x0000_s1035" type="#_x0000_t32" style="position:absolute;margin-left:-2.1pt;margin-top:-72.8pt;width:0;height:593.85pt;z-index:251648512" o:connectortype="straight"/>
        </w:pict>
      </w:r>
      <w:r>
        <w:rPr>
          <w:noProof/>
        </w:rPr>
        <w:pict>
          <v:shape id="_x0000_s1036" type="#_x0000_t202" style="position:absolute;margin-left:-275.75pt;margin-top:-54pt;width:32.5pt;height:17.8pt;z-index:251658752" stroked="f">
            <v:textbox style="mso-next-textbox:#_x0000_s1036">
              <w:txbxContent>
                <w:p w:rsidR="00CD2651" w:rsidRPr="00C07D39" w:rsidRDefault="00CD2651" w:rsidP="00E06037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5-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542.25pt;margin-top:-17.4pt;width:32.5pt;height:17.8pt;z-index:251656704" stroked="f">
            <v:textbox style="mso-next-textbox:#_x0000_s1037">
              <w:txbxContent>
                <w:p w:rsidR="00CD2651" w:rsidRPr="00C07D39" w:rsidRDefault="00CD2651" w:rsidP="00E06037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1-</w:t>
                  </w:r>
                </w:p>
              </w:txbxContent>
            </v:textbox>
          </v:shape>
        </w:pict>
      </w:r>
    </w:p>
    <w:p w:rsidR="00CD2651" w:rsidRDefault="00CD2651">
      <w:r>
        <w:rPr>
          <w:noProof/>
        </w:rPr>
        <w:pict>
          <v:shape id="Resim 41" o:spid="_x0000_s1038" type="#_x0000_t75" style="position:absolute;margin-left:-1.3pt;margin-top:-357.05pt;width:218.3pt;height:216.5pt;z-index:251654656;visibility:visible">
            <v:imagedata r:id="rId7" o:title=""/>
            <w10:wrap type="square"/>
          </v:shape>
        </w:pict>
      </w:r>
    </w:p>
    <w:p w:rsidR="00CD2651" w:rsidRDefault="00CD2651"/>
    <w:p w:rsidR="00CD2651" w:rsidRDefault="00CD2651"/>
    <w:p w:rsidR="00CD2651" w:rsidRDefault="00CD2651"/>
    <w:p w:rsidR="00CD2651" w:rsidRDefault="00CD2651"/>
    <w:p w:rsidR="00CD2651" w:rsidRDefault="00CD2651"/>
    <w:p w:rsidR="00CD2651" w:rsidRDefault="00CD2651"/>
    <w:p w:rsidR="00CD2651" w:rsidRDefault="00CD2651">
      <w:r>
        <w:rPr>
          <w:noProof/>
        </w:rPr>
        <w:pict>
          <v:shape id="_x0000_s1039" type="#_x0000_t202" style="position:absolute;margin-left:7.55pt;margin-top:11.3pt;width:251.2pt;height:297.2pt;z-index:251663872" stroked="f">
            <v:textbox style="mso-next-textbox:#_x0000_s1039">
              <w:txbxContent>
                <w:p w:rsidR="00CD2651" w:rsidRDefault="00CD2651" w:rsidP="006C1A9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C1A9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10-</w:t>
                  </w:r>
                  <w:r w:rsidRPr="006C1A93">
                    <w:rPr>
                      <w:rFonts w:ascii="Times New Roman" w:hAnsi="Times New Roman"/>
                      <w:sz w:val="24"/>
                      <w:szCs w:val="24"/>
                    </w:rPr>
                    <w:t xml:space="preserve"> Aşağıdakilerden hangisi yenilenebilir enerji kaynağı değildir?</w:t>
                  </w:r>
                </w:p>
                <w:p w:rsidR="00CD2651" w:rsidRPr="006C1A93" w:rsidRDefault="00CD2651" w:rsidP="006C1A9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Pr="006C1A93" w:rsidRDefault="00CD2651" w:rsidP="006C1A9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C1A93">
                    <w:rPr>
                      <w:rFonts w:ascii="Times New Roman" w:hAnsi="Times New Roman"/>
                      <w:sz w:val="24"/>
                      <w:szCs w:val="24"/>
                    </w:rPr>
                    <w:t xml:space="preserve">A) Nükleer Enerji          B) Rüzgar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E</w:t>
                  </w:r>
                  <w:r w:rsidRPr="006C1A93">
                    <w:rPr>
                      <w:rFonts w:ascii="Times New Roman" w:hAnsi="Times New Roman"/>
                      <w:sz w:val="24"/>
                      <w:szCs w:val="24"/>
                    </w:rPr>
                    <w:t>nerjisi</w:t>
                  </w:r>
                </w:p>
                <w:p w:rsidR="00CD2651" w:rsidRDefault="00CD2651" w:rsidP="006C1A9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C1A93">
                    <w:rPr>
                      <w:rFonts w:ascii="Times New Roman" w:hAnsi="Times New Roman"/>
                      <w:sz w:val="24"/>
                      <w:szCs w:val="24"/>
                    </w:rPr>
                    <w:t>C) Hidroelektrik             D) Güneş Enerjisi</w:t>
                  </w:r>
                </w:p>
                <w:p w:rsidR="00CD2651" w:rsidRDefault="00CD2651" w:rsidP="006C1A9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Pr="001B590F" w:rsidRDefault="00CD2651" w:rsidP="001B590F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59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11-</w:t>
                  </w:r>
                  <w:r w:rsidRPr="001B590F">
                    <w:rPr>
                      <w:rFonts w:ascii="Times New Roman" w:hAnsi="Times New Roman"/>
                      <w:sz w:val="24"/>
                      <w:szCs w:val="24"/>
                    </w:rPr>
                    <w:t xml:space="preserve"> Solunumun temel amacı aşağıdakilerden hangisidir?</w:t>
                  </w:r>
                </w:p>
                <w:p w:rsidR="00CD2651" w:rsidRPr="001B590F" w:rsidRDefault="00CD2651" w:rsidP="001B590F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590F">
                    <w:rPr>
                      <w:rFonts w:ascii="Times New Roman" w:hAnsi="Times New Roman"/>
                      <w:sz w:val="24"/>
                      <w:szCs w:val="24"/>
                    </w:rPr>
                    <w:t>A) Besin üretmek</w:t>
                  </w:r>
                  <w:r w:rsidRPr="001B590F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1B590F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CD2651" w:rsidRPr="001B590F" w:rsidRDefault="00CD2651" w:rsidP="001B590F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590F">
                    <w:rPr>
                      <w:rFonts w:ascii="Times New Roman" w:hAnsi="Times New Roman"/>
                      <w:sz w:val="24"/>
                      <w:szCs w:val="24"/>
                    </w:rPr>
                    <w:t xml:space="preserve">B) Enerji üretmek  </w:t>
                  </w:r>
                </w:p>
                <w:p w:rsidR="00CD2651" w:rsidRPr="001B590F" w:rsidRDefault="00CD2651" w:rsidP="001B590F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590F">
                    <w:rPr>
                      <w:rFonts w:ascii="Times New Roman" w:hAnsi="Times New Roman"/>
                      <w:sz w:val="24"/>
                      <w:szCs w:val="24"/>
                    </w:rPr>
                    <w:t>C) Oksijen almak</w:t>
                  </w:r>
                  <w:r w:rsidRPr="001B590F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Pr="001B590F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CD2651" w:rsidRPr="001B590F" w:rsidRDefault="00CD2651" w:rsidP="001B590F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590F">
                    <w:rPr>
                      <w:rFonts w:ascii="Times New Roman" w:hAnsi="Times New Roman"/>
                      <w:sz w:val="24"/>
                      <w:szCs w:val="24"/>
                    </w:rPr>
                    <w:t>D) Fotosentez yapmak</w:t>
                  </w:r>
                </w:p>
                <w:p w:rsidR="00CD2651" w:rsidRPr="001B590F" w:rsidRDefault="00CD2651" w:rsidP="006C1A93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CD2651" w:rsidRPr="001B590F" w:rsidRDefault="00CD2651" w:rsidP="006C1A93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CD2651" w:rsidRPr="001B590F" w:rsidRDefault="00CD2651" w:rsidP="001B590F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590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12-</w:t>
                  </w:r>
                  <w:r w:rsidRPr="001B590F">
                    <w:rPr>
                      <w:rFonts w:ascii="Times New Roman" w:hAnsi="Times New Roman"/>
                      <w:sz w:val="24"/>
                      <w:szCs w:val="24"/>
                    </w:rPr>
                    <w:t xml:space="preserve"> Aşağıdakilerden hangisi yanlıştır?</w:t>
                  </w:r>
                </w:p>
                <w:p w:rsidR="00CD2651" w:rsidRPr="001B590F" w:rsidRDefault="00CD2651" w:rsidP="001B590F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590F">
                    <w:rPr>
                      <w:rFonts w:ascii="Times New Roman" w:hAnsi="Times New Roman"/>
                      <w:sz w:val="24"/>
                      <w:szCs w:val="24"/>
                    </w:rPr>
                    <w:t>A) Jeneratör, hareket enerjisini elektriğe çevirir</w:t>
                  </w:r>
                </w:p>
                <w:p w:rsidR="00CD2651" w:rsidRPr="001B590F" w:rsidRDefault="00CD2651" w:rsidP="001B590F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590F">
                    <w:rPr>
                      <w:rFonts w:ascii="Times New Roman" w:hAnsi="Times New Roman"/>
                      <w:sz w:val="24"/>
                      <w:szCs w:val="24"/>
                    </w:rPr>
                    <w:t>B) Elektrik motoru elektriği harekete çevirir</w:t>
                  </w:r>
                </w:p>
                <w:p w:rsidR="00CD2651" w:rsidRPr="001B590F" w:rsidRDefault="00CD2651" w:rsidP="001B590F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590F">
                    <w:rPr>
                      <w:rFonts w:ascii="Times New Roman" w:hAnsi="Times New Roman"/>
                      <w:sz w:val="24"/>
                      <w:szCs w:val="24"/>
                    </w:rPr>
                    <w:t>C) Sigorta devrenin güvenliğini sağlar</w:t>
                  </w:r>
                </w:p>
                <w:p w:rsidR="00CD2651" w:rsidRPr="001B590F" w:rsidRDefault="00CD2651" w:rsidP="001B590F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590F">
                    <w:rPr>
                      <w:rFonts w:ascii="Times New Roman" w:hAnsi="Times New Roman"/>
                      <w:sz w:val="24"/>
                      <w:szCs w:val="24"/>
                    </w:rPr>
                    <w:t>D) Elektromıknatıs gümüşü çeker</w:t>
                  </w:r>
                </w:p>
                <w:p w:rsidR="00CD2651" w:rsidRPr="006C1A93" w:rsidRDefault="00CD2651" w:rsidP="006C1A93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D2651" w:rsidRDefault="00CD2651"/>
    <w:p w:rsidR="00CD2651" w:rsidRDefault="00CD2651"/>
    <w:p w:rsidR="00CD2651" w:rsidRDefault="00CD2651"/>
    <w:p w:rsidR="00CD2651" w:rsidRDefault="00CD2651"/>
    <w:p w:rsidR="00CD2651" w:rsidRDefault="00CD2651"/>
    <w:p w:rsidR="00CD2651" w:rsidRDefault="00CD2651"/>
    <w:p w:rsidR="00CD2651" w:rsidRDefault="00CD2651"/>
    <w:p w:rsidR="00CD2651" w:rsidRDefault="00CD2651"/>
    <w:p w:rsidR="00CD2651" w:rsidRDefault="00CD2651"/>
    <w:p w:rsidR="00CD2651" w:rsidRPr="00C00EFB" w:rsidRDefault="00CD2651" w:rsidP="009901CE">
      <w:pPr>
        <w:rPr>
          <w:sz w:val="18"/>
          <w:szCs w:val="18"/>
        </w:rPr>
      </w:pPr>
      <w:r>
        <w:rPr>
          <w:noProof/>
        </w:rPr>
        <w:pict>
          <v:shape id="_x0000_s1040" type="#_x0000_t202" style="position:absolute;margin-left:220.8pt;margin-top:-60.9pt;width:258.3pt;height:569.1pt;z-index:251667968" stroked="f">
            <v:textbox>
              <w:txbxContent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16-</w:t>
                  </w:r>
                  <w:r w:rsidRPr="00C15DDB">
                    <w:rPr>
                      <w:rFonts w:ascii="Times New Roman" w:hAnsi="Times New Roman"/>
                      <w:sz w:val="24"/>
                      <w:szCs w:val="24"/>
                    </w:rPr>
                    <w:t xml:space="preserve"> Üzerinden 7 amper akım geçen bir elektrikli cihazda kullanılacak sigorta devresinden geçecek akım seçeneklerde verilenlerden hangisidir?</w:t>
                  </w:r>
                </w:p>
                <w:p w:rsidR="00CD2651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sz w:val="24"/>
                      <w:szCs w:val="24"/>
                    </w:rPr>
                    <w:t xml:space="preserve">A) 5 amper                   B) 6 amper                                                 C) 9 amper                   D) 20 amper </w:t>
                  </w: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17-</w:t>
                  </w:r>
                  <w:r w:rsidRPr="00C15DDB">
                    <w:rPr>
                      <w:rFonts w:ascii="Times New Roman" w:hAnsi="Times New Roman"/>
                      <w:sz w:val="24"/>
                      <w:szCs w:val="24"/>
                    </w:rPr>
                    <w:t xml:space="preserve"> Gücü 3 kilowatt olan bir elektrikli cihaz 3 saat çalıştırıldığında harcanan enerji kaç kilowatt x saattir? </w:t>
                  </w:r>
                </w:p>
                <w:p w:rsidR="00CD2651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sz w:val="24"/>
                      <w:szCs w:val="24"/>
                    </w:rPr>
                    <w:t>A) 15                                 B) 9                                                  C) 4,5                                D) 30</w:t>
                  </w: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18-</w:t>
                  </w:r>
                  <w:r w:rsidRPr="00C15DDB">
                    <w:rPr>
                      <w:rFonts w:ascii="Times New Roman" w:hAnsi="Times New Roman"/>
                      <w:sz w:val="24"/>
                      <w:szCs w:val="24"/>
                    </w:rPr>
                    <w:t xml:space="preserve"> Toprağını azotça zengin hale getirmek isteyen bir çiftçi aşağıdakilerden hangisini toprağına ekmelidir?</w:t>
                  </w: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sz w:val="24"/>
                      <w:szCs w:val="24"/>
                    </w:rPr>
                    <w:t>A) Buğday                        B) Soğan                                                 C) Pirinç                           D) Baklagil</w:t>
                  </w: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19-</w:t>
                  </w:r>
                  <w:r w:rsidRPr="00C15DDB">
                    <w:rPr>
                      <w:rFonts w:ascii="Times New Roman" w:hAnsi="Times New Roman"/>
                      <w:sz w:val="24"/>
                      <w:szCs w:val="24"/>
                    </w:rPr>
                    <w:t xml:space="preserve"> Aşağıdakilerden hangisinde elektromıknatıs kullanılmaz?</w:t>
                  </w:r>
                </w:p>
                <w:p w:rsidR="00CD2651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sz w:val="24"/>
                      <w:szCs w:val="24"/>
                    </w:rPr>
                    <w:t>A)Elektrik zili            B)Telefon                                                      C)Pil                           D)Telgraf</w:t>
                  </w: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20-</w:t>
                  </w:r>
                  <w:r w:rsidRPr="00C15DD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Aşağıdakilerden hangisi enerji tasarrufu için alınabilecek bir önlem değildir?</w:t>
                  </w: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A)Evde kullanılmayan alanların lambalarını</w:t>
                  </w: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söndürmek</w:t>
                  </w: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B)Buzdolabının kapağını sık sık gereksiz açıp kapamak</w:t>
                  </w: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C)Elektrikli araçları kullanma talimatına uygun kullanmak</w:t>
                  </w: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D)Gün ışığında yapabileceğimiz işleri geceye</w:t>
                  </w: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bırakmamak</w:t>
                  </w:r>
                </w:p>
                <w:p w:rsidR="00CD2651" w:rsidRPr="00C15DDB" w:rsidRDefault="00CD2651" w:rsidP="00C15DD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21-</w:t>
                  </w:r>
                  <w:r w:rsidRPr="00C15DDB">
                    <w:rPr>
                      <w:rFonts w:ascii="Times New Roman" w:hAnsi="Times New Roman"/>
                      <w:sz w:val="24"/>
                      <w:szCs w:val="24"/>
                    </w:rPr>
                    <w:t xml:space="preserve"> Aşağıdakilerden hangisi fermantasyon sonucu oluşur?</w:t>
                  </w: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sz w:val="24"/>
                      <w:szCs w:val="24"/>
                    </w:rPr>
                    <w:t>A) Turşu                                  B) Yoğurt</w:t>
                  </w:r>
                </w:p>
                <w:p w:rsidR="00CD2651" w:rsidRPr="00C15DDB" w:rsidRDefault="00CD2651" w:rsidP="00C15DD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15DDB">
                    <w:rPr>
                      <w:rFonts w:ascii="Times New Roman" w:hAnsi="Times New Roman"/>
                      <w:sz w:val="24"/>
                      <w:szCs w:val="24"/>
                    </w:rPr>
                    <w:t>C) Sirke                                    D) Pekmez</w:t>
                  </w:r>
                </w:p>
                <w:p w:rsidR="00CD2651" w:rsidRDefault="00CD2651" w:rsidP="00C15DDB">
                  <w:r>
                    <w:t xml:space="preserve"> </w:t>
                  </w:r>
                </w:p>
                <w:p w:rsidR="00CD2651" w:rsidRPr="00436871" w:rsidRDefault="00CD2651" w:rsidP="004D5A07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1" type="#_x0000_t32" style="position:absolute;margin-left:207.2pt;margin-top:-65.65pt;width:.05pt;height:592.25pt;z-index:251646464" o:connectortype="straight"/>
        </w:pict>
      </w:r>
      <w:r>
        <w:rPr>
          <w:noProof/>
        </w:rPr>
        <w:pict>
          <v:shape id="Resim 44" o:spid="_x0000_s1042" type="#_x0000_t75" style="position:absolute;margin-left:-44.05pt;margin-top:-57.85pt;width:237.5pt;height:211.4pt;z-index:-251656704;visibility:visible">
            <v:imagedata r:id="rId8" o:title=""/>
          </v:shape>
        </w:pict>
      </w:r>
    </w:p>
    <w:p w:rsidR="00CD2651" w:rsidRPr="00C00EFB" w:rsidRDefault="00CD2651" w:rsidP="009901CE">
      <w:pPr>
        <w:rPr>
          <w:sz w:val="18"/>
          <w:szCs w:val="18"/>
        </w:rPr>
      </w:pPr>
      <w:r>
        <w:rPr>
          <w:noProof/>
        </w:rPr>
        <w:pict>
          <v:shape id="_x0000_s1043" type="#_x0000_t202" style="position:absolute;margin-left:-57.05pt;margin-top:3pt;width:32.5pt;height:17.8pt;z-index:251664896" stroked="f">
            <v:textbox style="mso-next-textbox:#_x0000_s1043">
              <w:txbxContent>
                <w:p w:rsidR="00CD2651" w:rsidRPr="00C07D39" w:rsidRDefault="00CD2651" w:rsidP="001B590F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13-</w:t>
                  </w:r>
                </w:p>
              </w:txbxContent>
            </v:textbox>
          </v:shape>
        </w:pict>
      </w:r>
      <w:r w:rsidRPr="00C00EFB">
        <w:rPr>
          <w:sz w:val="18"/>
          <w:szCs w:val="18"/>
        </w:rPr>
        <w:t>11)</w:t>
      </w:r>
    </w:p>
    <w:p w:rsidR="00CD2651" w:rsidRPr="00C00EFB" w:rsidRDefault="00CD2651" w:rsidP="009901CE">
      <w:pPr>
        <w:rPr>
          <w:sz w:val="18"/>
          <w:szCs w:val="18"/>
        </w:rPr>
      </w:pPr>
    </w:p>
    <w:p w:rsidR="00CD2651" w:rsidRPr="00C00EFB" w:rsidRDefault="00CD2651" w:rsidP="009901CE">
      <w:pPr>
        <w:rPr>
          <w:sz w:val="18"/>
          <w:szCs w:val="18"/>
        </w:rPr>
      </w:pPr>
    </w:p>
    <w:p w:rsidR="00CD2651" w:rsidRPr="00C00EFB" w:rsidRDefault="00CD2651" w:rsidP="009901CE">
      <w:pPr>
        <w:rPr>
          <w:sz w:val="18"/>
          <w:szCs w:val="18"/>
        </w:rPr>
      </w:pPr>
    </w:p>
    <w:p w:rsidR="00CD2651" w:rsidRPr="00C00EFB" w:rsidRDefault="00CD2651" w:rsidP="009901CE">
      <w:pPr>
        <w:rPr>
          <w:sz w:val="18"/>
          <w:szCs w:val="18"/>
        </w:rPr>
      </w:pPr>
    </w:p>
    <w:p w:rsidR="00CD2651" w:rsidRPr="00C00EFB" w:rsidRDefault="00CD2651" w:rsidP="009901CE">
      <w:pPr>
        <w:rPr>
          <w:sz w:val="18"/>
          <w:szCs w:val="18"/>
        </w:rPr>
      </w:pPr>
      <w:r>
        <w:rPr>
          <w:noProof/>
        </w:rPr>
        <w:pict>
          <v:shape id="_x0000_s1044" type="#_x0000_t202" style="position:absolute;margin-left:-68.55pt;margin-top:13.2pt;width:32.5pt;height:17.8pt;z-index:251665920" stroked="f">
            <v:textbox style="mso-next-textbox:#_x0000_s1044">
              <w:txbxContent>
                <w:p w:rsidR="00CD2651" w:rsidRPr="00C07D39" w:rsidRDefault="00CD2651" w:rsidP="001B590F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14-</w:t>
                  </w:r>
                </w:p>
              </w:txbxContent>
            </v:textbox>
          </v:shape>
        </w:pict>
      </w:r>
    </w:p>
    <w:p w:rsidR="00CD2651" w:rsidRPr="00C00EFB" w:rsidRDefault="00CD2651" w:rsidP="009901CE">
      <w:pPr>
        <w:rPr>
          <w:sz w:val="18"/>
          <w:szCs w:val="18"/>
        </w:rPr>
      </w:pPr>
      <w:r>
        <w:rPr>
          <w:noProof/>
        </w:rPr>
        <w:pict>
          <v:shape id="Resim 19" o:spid="_x0000_s1045" type="#_x0000_t75" style="position:absolute;margin-left:-59.4pt;margin-top:5.1pt;width:239.45pt;height:209.1pt;z-index:-251655680;visibility:visible">
            <v:imagedata r:id="rId9" o:title=""/>
          </v:shape>
        </w:pict>
      </w:r>
    </w:p>
    <w:p w:rsidR="00CD2651" w:rsidRPr="00C00EFB" w:rsidRDefault="00CD2651" w:rsidP="009901CE">
      <w:pPr>
        <w:rPr>
          <w:sz w:val="18"/>
          <w:szCs w:val="18"/>
        </w:rPr>
      </w:pPr>
    </w:p>
    <w:p w:rsidR="00CD2651" w:rsidRDefault="00CD2651" w:rsidP="00A9035E">
      <w:pPr>
        <w:pStyle w:val="NoSpacing"/>
        <w:rPr>
          <w:rFonts w:ascii="Comic Sans MS" w:hAnsi="Comic Sans MS" w:cs="Tahoma"/>
          <w:b/>
          <w:sz w:val="24"/>
          <w:szCs w:val="24"/>
        </w:rPr>
      </w:pPr>
    </w:p>
    <w:p w:rsidR="00CD2651" w:rsidRDefault="00CD2651" w:rsidP="00A9035E">
      <w:pPr>
        <w:pStyle w:val="NoSpacing"/>
        <w:rPr>
          <w:rFonts w:ascii="Comic Sans MS" w:hAnsi="Comic Sans MS" w:cs="Tahoma"/>
          <w:b/>
          <w:sz w:val="24"/>
          <w:szCs w:val="24"/>
        </w:rPr>
      </w:pPr>
    </w:p>
    <w:p w:rsidR="00CD2651" w:rsidRDefault="00CD2651" w:rsidP="00A9035E">
      <w:pPr>
        <w:pStyle w:val="NoSpacing"/>
        <w:rPr>
          <w:rFonts w:ascii="Comic Sans MS" w:hAnsi="Comic Sans MS" w:cs="Tahoma"/>
          <w:b/>
          <w:sz w:val="24"/>
          <w:szCs w:val="24"/>
        </w:rPr>
      </w:pPr>
    </w:p>
    <w:p w:rsidR="00CD2651" w:rsidRDefault="00CD2651" w:rsidP="00A9035E">
      <w:pPr>
        <w:pStyle w:val="NoSpacing"/>
        <w:rPr>
          <w:rFonts w:ascii="Comic Sans MS" w:hAnsi="Comic Sans MS" w:cs="Tahoma"/>
          <w:b/>
          <w:sz w:val="24"/>
          <w:szCs w:val="24"/>
        </w:rPr>
      </w:pPr>
    </w:p>
    <w:p w:rsidR="00CD2651" w:rsidRDefault="00CD2651" w:rsidP="00A9035E">
      <w:pPr>
        <w:pStyle w:val="NoSpacing"/>
        <w:rPr>
          <w:rFonts w:ascii="Comic Sans MS" w:hAnsi="Comic Sans MS" w:cs="Tahoma"/>
          <w:b/>
          <w:sz w:val="24"/>
          <w:szCs w:val="24"/>
        </w:rPr>
      </w:pPr>
    </w:p>
    <w:p w:rsidR="00CD2651" w:rsidRDefault="00CD2651" w:rsidP="00A9035E">
      <w:pPr>
        <w:pStyle w:val="NoSpacing"/>
        <w:rPr>
          <w:rFonts w:ascii="Comic Sans MS" w:hAnsi="Comic Sans MS" w:cs="Tahoma"/>
          <w:b/>
          <w:sz w:val="24"/>
          <w:szCs w:val="24"/>
        </w:rPr>
      </w:pPr>
    </w:p>
    <w:p w:rsidR="00CD2651" w:rsidRDefault="00CD2651" w:rsidP="00A9035E">
      <w:pPr>
        <w:pStyle w:val="NoSpacing"/>
        <w:rPr>
          <w:rFonts w:ascii="Comic Sans MS" w:hAnsi="Comic Sans MS" w:cs="Tahoma"/>
          <w:b/>
          <w:sz w:val="24"/>
          <w:szCs w:val="24"/>
        </w:rPr>
      </w:pPr>
    </w:p>
    <w:p w:rsidR="00CD2651" w:rsidRDefault="00CD2651" w:rsidP="00A9035E">
      <w:pPr>
        <w:pStyle w:val="NoSpacing"/>
        <w:rPr>
          <w:rFonts w:ascii="Comic Sans MS" w:hAnsi="Comic Sans MS" w:cs="Tahoma"/>
          <w:b/>
          <w:sz w:val="24"/>
          <w:szCs w:val="24"/>
        </w:rPr>
      </w:pPr>
    </w:p>
    <w:p w:rsidR="00CD2651" w:rsidRPr="0013080C" w:rsidRDefault="00CD2651" w:rsidP="00A9035E"/>
    <w:p w:rsidR="00CD2651" w:rsidRPr="0013080C" w:rsidRDefault="00CD2651" w:rsidP="00A9035E">
      <w:r>
        <w:rPr>
          <w:noProof/>
        </w:rPr>
        <w:pict>
          <v:shape id="_x0000_s1046" type="#_x0000_t202" style="position:absolute;margin-left:-61.05pt;margin-top:21.2pt;width:258pt;height:103.7pt;z-index:251666944" stroked="f">
            <v:textbox>
              <w:txbxContent>
                <w:p w:rsidR="00CD2651" w:rsidRDefault="00CD2651" w:rsidP="001E64C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CD2651" w:rsidRDefault="00CD2651" w:rsidP="001E64C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15- I- Metaller   II-Pil    III- Plastik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verilen maddelerden hangileri geri dönüştürülebilir?</w:t>
                  </w:r>
                </w:p>
                <w:p w:rsidR="00CD2651" w:rsidRDefault="00CD2651" w:rsidP="001E64C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Default="00CD2651" w:rsidP="001E64C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A) Yalnız I                         B) I ve II</w:t>
                  </w:r>
                </w:p>
                <w:p w:rsidR="00CD2651" w:rsidRPr="001E64C9" w:rsidRDefault="00CD2651" w:rsidP="001E64C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C) I ve III                           D) I, II ve III</w:t>
                  </w:r>
                </w:p>
                <w:p w:rsidR="00CD2651" w:rsidRDefault="00CD2651" w:rsidP="001E64C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CD2651" w:rsidRPr="00085539" w:rsidRDefault="00CD2651" w:rsidP="001E64C9"/>
                <w:p w:rsidR="00CD2651" w:rsidRDefault="00CD2651" w:rsidP="001E64C9"/>
              </w:txbxContent>
            </v:textbox>
          </v:shape>
        </w:pict>
      </w:r>
    </w:p>
    <w:p w:rsidR="00CD2651" w:rsidRPr="0013080C" w:rsidRDefault="00CD2651" w:rsidP="00A9035E"/>
    <w:p w:rsidR="00CD2651" w:rsidRDefault="00CD2651" w:rsidP="00A9035E"/>
    <w:p w:rsidR="00CD2651" w:rsidRPr="0013080C" w:rsidRDefault="00CD2651" w:rsidP="00A9035E"/>
    <w:p w:rsidR="00CD2651" w:rsidRPr="00C00EFB" w:rsidRDefault="00CD2651" w:rsidP="009901CE">
      <w:pPr>
        <w:rPr>
          <w:sz w:val="18"/>
          <w:szCs w:val="18"/>
        </w:rPr>
      </w:pPr>
    </w:p>
    <w:p w:rsidR="00CD2651" w:rsidRDefault="00CD2651" w:rsidP="00A9035E"/>
    <w:p w:rsidR="00CD2651" w:rsidRDefault="00CD2651" w:rsidP="00A9035E"/>
    <w:p w:rsidR="00CD2651" w:rsidRDefault="00CD2651" w:rsidP="00A9035E"/>
    <w:p w:rsidR="00CD2651" w:rsidRDefault="00CD2651" w:rsidP="00A9035E"/>
    <w:p w:rsidR="00CD2651" w:rsidRDefault="00CD2651" w:rsidP="00A9035E"/>
    <w:p w:rsidR="00CD2651" w:rsidRDefault="00CD2651" w:rsidP="00A9035E"/>
    <w:p w:rsidR="00CD2651" w:rsidRDefault="00CD2651" w:rsidP="00A9035E"/>
    <w:p w:rsidR="00CD2651" w:rsidRDefault="00CD2651" w:rsidP="00A9035E"/>
    <w:p w:rsidR="00CD2651" w:rsidRDefault="00CD2651" w:rsidP="00A9035E"/>
    <w:p w:rsidR="00CD2651" w:rsidRDefault="00CD2651" w:rsidP="00A9035E"/>
    <w:p w:rsidR="00CD2651" w:rsidRDefault="00CD2651" w:rsidP="00A9035E"/>
    <w:p w:rsidR="00CD2651" w:rsidRDefault="00CD2651" w:rsidP="00A9035E"/>
    <w:p w:rsidR="00CD2651" w:rsidRDefault="00CD2651" w:rsidP="00A9035E"/>
    <w:p w:rsidR="00CD2651" w:rsidRDefault="00CD2651" w:rsidP="00A9035E"/>
    <w:p w:rsidR="00CD2651" w:rsidRDefault="00CD2651" w:rsidP="00A9035E"/>
    <w:p w:rsidR="00CD2651" w:rsidRDefault="00CD2651" w:rsidP="00A9035E"/>
    <w:p w:rsidR="00CD2651" w:rsidRDefault="00CD2651" w:rsidP="00A9035E"/>
    <w:p w:rsidR="00CD2651" w:rsidRDefault="00CD2651" w:rsidP="00A9035E">
      <w:r>
        <w:rPr>
          <w:noProof/>
        </w:rPr>
        <w:pict>
          <v:shape id="_x0000_s1047" type="#_x0000_t202" style="position:absolute;margin-left:10.15pt;margin-top:-60.9pt;width:247.35pt;height:525.45pt;z-index:251668992" stroked="f">
            <v:textbox>
              <w:txbxContent>
                <w:p w:rsidR="00CD2651" w:rsidRPr="00071F9E" w:rsidRDefault="00CD2651" w:rsidP="00071F9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22-</w:t>
                  </w:r>
                  <w:r w:rsidRPr="00071F9E">
                    <w:rPr>
                      <w:rFonts w:ascii="Times New Roman" w:hAnsi="Times New Roman"/>
                      <w:sz w:val="24"/>
                      <w:szCs w:val="24"/>
                    </w:rPr>
                    <w:t>Azotun toprağa geçmesinden hangisi etkili değildir?</w:t>
                  </w: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sz w:val="24"/>
                      <w:szCs w:val="24"/>
                    </w:rPr>
                    <w:t xml:space="preserve">A) Yanardağ faaliyetleri    </w:t>
                  </w: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sz w:val="24"/>
                      <w:szCs w:val="24"/>
                    </w:rPr>
                    <w:t>B) Yıldırım ve şimşek</w:t>
                  </w: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sz w:val="24"/>
                      <w:szCs w:val="24"/>
                    </w:rPr>
                    <w:t xml:space="preserve">C) Azot bağlayıcı bakteriler </w:t>
                  </w: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sz w:val="24"/>
                      <w:szCs w:val="24"/>
                    </w:rPr>
                    <w:t>D) Hayvan ve bitki atıkları ve ölüleri</w:t>
                  </w: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23-</w:t>
                  </w:r>
                  <w:r w:rsidRPr="00071F9E">
                    <w:rPr>
                      <w:rFonts w:ascii="Times New Roman" w:hAnsi="Times New Roman"/>
                      <w:sz w:val="24"/>
                      <w:szCs w:val="24"/>
                    </w:rPr>
                    <w:t xml:space="preserve"> Aşağıdakilerden hangisi atmosferin CO</w:t>
                  </w:r>
                  <w:r w:rsidRPr="00071F9E">
                    <w:rPr>
                      <w:rFonts w:ascii="Times New Roman" w:hAnsi="Times New Roman"/>
                      <w:sz w:val="24"/>
                      <w:szCs w:val="24"/>
                      <w:vertAlign w:val="subscript"/>
                    </w:rPr>
                    <w:t xml:space="preserve">2 </w:t>
                  </w:r>
                  <w:r w:rsidRPr="00071F9E">
                    <w:rPr>
                      <w:rFonts w:ascii="Times New Roman" w:hAnsi="Times New Roman"/>
                      <w:sz w:val="24"/>
                      <w:szCs w:val="24"/>
                    </w:rPr>
                    <w:t>kaynaklarından değildir?</w:t>
                  </w:r>
                </w:p>
                <w:p w:rsidR="00CD2651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sz w:val="24"/>
                      <w:szCs w:val="24"/>
                    </w:rPr>
                    <w:t xml:space="preserve">A) Bitkilerin solunumu </w:t>
                  </w: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sz w:val="24"/>
                      <w:szCs w:val="24"/>
                    </w:rPr>
                    <w:t>B) Hayvanların solunumu</w:t>
                  </w:r>
                </w:p>
                <w:p w:rsidR="00CD2651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sz w:val="24"/>
                      <w:szCs w:val="24"/>
                    </w:rPr>
                    <w:t xml:space="preserve">C)Bitkilerin fotosentezi </w:t>
                  </w: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sz w:val="24"/>
                      <w:szCs w:val="24"/>
                    </w:rPr>
                    <w:t>D) Araba egzozları</w:t>
                  </w: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24-</w:t>
                  </w:r>
                  <w:r w:rsidRPr="00071F9E">
                    <w:rPr>
                      <w:rFonts w:ascii="Times New Roman" w:hAnsi="Times New Roman"/>
                      <w:sz w:val="24"/>
                      <w:szCs w:val="24"/>
                    </w:rPr>
                    <w:t xml:space="preserve"> Elektrik enerjisini ısı enerjisine dönüştüren ısıtıcıların hangi özelliği bu durumu etkilemez?</w:t>
                  </w: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sz w:val="24"/>
                      <w:szCs w:val="24"/>
                    </w:rPr>
                    <w:t>A) Telin direnci      B) Akımım geçiş süresi</w:t>
                  </w: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sz w:val="24"/>
                      <w:szCs w:val="24"/>
                    </w:rPr>
                    <w:t xml:space="preserve">C) Akımın yönü      D) Akım şiddeti     </w:t>
                  </w:r>
                </w:p>
                <w:p w:rsidR="00CD2651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25-</w:t>
                  </w: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C0385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pict>
                      <v:shape id="Resim 1" o:spid="_x0000_i1026" type="#_x0000_t75" style="width:222pt;height:133.5pt;visibility:visible">
                        <v:imagedata r:id="rId10" o:title=""/>
                      </v:shape>
                    </w:pict>
                  </w:r>
                </w:p>
                <w:p w:rsidR="00CD2651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Her sorunun doğru cevabı 4 puandır.</w:t>
                  </w:r>
                </w:p>
                <w:p w:rsidR="00CD2651" w:rsidRPr="00071F9E" w:rsidRDefault="00CD2651" w:rsidP="00071F9E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71F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BAŞARILAR</w:t>
                  </w:r>
                  <w:r w:rsidRPr="00071F9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…………….</w:t>
                  </w:r>
                </w:p>
                <w:p w:rsidR="00CD2651" w:rsidRPr="00071F9E" w:rsidRDefault="00CD2651" w:rsidP="00071F9E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CD2651" w:rsidRPr="00071F9E" w:rsidRDefault="00CD2651" w:rsidP="00071F9E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CD2651" w:rsidRDefault="00CD2651" w:rsidP="00071F9E">
                  <w:pPr>
                    <w:rPr>
                      <w:b/>
                    </w:rPr>
                  </w:pPr>
                </w:p>
                <w:p w:rsidR="00CD2651" w:rsidRPr="00E56B0A" w:rsidRDefault="00CD2651" w:rsidP="00071F9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8" type="#_x0000_t32" style="position:absolute;margin-left:-2.85pt;margin-top:-77pt;width:0;height:603.6pt;z-index:251649536" o:connectortype="straight"/>
        </w:pict>
      </w:r>
    </w:p>
    <w:p w:rsidR="00CD2651" w:rsidRDefault="00CD2651" w:rsidP="00A9035E"/>
    <w:p w:rsidR="00CD2651" w:rsidRPr="00C00EFB" w:rsidRDefault="00CD2651" w:rsidP="009901CE">
      <w:pPr>
        <w:rPr>
          <w:sz w:val="18"/>
          <w:szCs w:val="18"/>
        </w:rPr>
      </w:pPr>
    </w:p>
    <w:sectPr w:rsidR="00CD2651" w:rsidRPr="00C00EFB" w:rsidSect="00F126FF">
      <w:pgSz w:w="16838" w:h="11906" w:orient="landscape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26FF"/>
    <w:rsid w:val="00032565"/>
    <w:rsid w:val="00071F9E"/>
    <w:rsid w:val="00085539"/>
    <w:rsid w:val="000C0385"/>
    <w:rsid w:val="00113367"/>
    <w:rsid w:val="0013080C"/>
    <w:rsid w:val="001A31D7"/>
    <w:rsid w:val="001B590F"/>
    <w:rsid w:val="001E64C9"/>
    <w:rsid w:val="001F7D85"/>
    <w:rsid w:val="00342B4A"/>
    <w:rsid w:val="004010AF"/>
    <w:rsid w:val="00436871"/>
    <w:rsid w:val="004D5A07"/>
    <w:rsid w:val="004F50EA"/>
    <w:rsid w:val="00564463"/>
    <w:rsid w:val="006719B8"/>
    <w:rsid w:val="006C1A93"/>
    <w:rsid w:val="006E049C"/>
    <w:rsid w:val="006E4760"/>
    <w:rsid w:val="007222EF"/>
    <w:rsid w:val="007D7DEE"/>
    <w:rsid w:val="00921E27"/>
    <w:rsid w:val="009901CE"/>
    <w:rsid w:val="00A9035E"/>
    <w:rsid w:val="00B15DB4"/>
    <w:rsid w:val="00C00EFB"/>
    <w:rsid w:val="00C07D39"/>
    <w:rsid w:val="00C15DDB"/>
    <w:rsid w:val="00CD2651"/>
    <w:rsid w:val="00E06037"/>
    <w:rsid w:val="00E56B0A"/>
    <w:rsid w:val="00F12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36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901CE"/>
  </w:style>
  <w:style w:type="table" w:styleId="TableGrid">
    <w:name w:val="Table Grid"/>
    <w:basedOn w:val="TableNormal"/>
    <w:uiPriority w:val="99"/>
    <w:rsid w:val="009901CE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71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1F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16</Words>
  <Characters>94</Characters>
  <Application>Microsoft Office Outlook</Application>
  <DocSecurity>0</DocSecurity>
  <Lines>0</Lines>
  <Paragraphs>0</Paragraphs>
  <ScaleCrop>false</ScaleCrop>
  <Company>MyCompany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fatih</cp:lastModifiedBy>
  <cp:revision>16</cp:revision>
  <dcterms:created xsi:type="dcterms:W3CDTF">2015-05-25T12:57:00Z</dcterms:created>
  <dcterms:modified xsi:type="dcterms:W3CDTF">2015-05-26T19:08:00Z</dcterms:modified>
</cp:coreProperties>
</file>